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87165E" w14:textId="77777777" w:rsidR="009104A7" w:rsidRDefault="009104A7" w:rsidP="009104A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Agnes ESTONE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fl.1412)</w:t>
      </w:r>
    </w:p>
    <w:p w14:paraId="4C71CD78" w14:textId="77777777" w:rsidR="009104A7" w:rsidRDefault="009104A7" w:rsidP="009104A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Ninfield</w:t>
      </w:r>
      <w:proofErr w:type="spellEnd"/>
      <w:r>
        <w:rPr>
          <w:rFonts w:cs="Times New Roman"/>
          <w:szCs w:val="24"/>
        </w:rPr>
        <w:t>, Sussex.</w:t>
      </w:r>
    </w:p>
    <w:p w14:paraId="44E44CB6" w14:textId="77777777" w:rsidR="009104A7" w:rsidRDefault="009104A7" w:rsidP="009104A7">
      <w:pPr>
        <w:pStyle w:val="NoSpacing"/>
        <w:rPr>
          <w:rFonts w:cs="Times New Roman"/>
          <w:szCs w:val="24"/>
        </w:rPr>
      </w:pPr>
    </w:p>
    <w:p w14:paraId="055FACF9" w14:textId="77777777" w:rsidR="009104A7" w:rsidRDefault="009104A7" w:rsidP="009104A7">
      <w:pPr>
        <w:pStyle w:val="NoSpacing"/>
        <w:rPr>
          <w:rFonts w:cs="Times New Roman"/>
          <w:szCs w:val="24"/>
        </w:rPr>
      </w:pPr>
    </w:p>
    <w:p w14:paraId="427B918B" w14:textId="77777777" w:rsidR="009104A7" w:rsidRDefault="009104A7" w:rsidP="009104A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John(q.v.).      (T.N.A. ref. ASH/4501/49)</w:t>
      </w:r>
    </w:p>
    <w:p w14:paraId="198B471B" w14:textId="77777777" w:rsidR="009104A7" w:rsidRDefault="009104A7" w:rsidP="009104A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Son:   Robert(q.v.).   (ibid.)</w:t>
      </w:r>
    </w:p>
    <w:p w14:paraId="0F33A6D6" w14:textId="77777777" w:rsidR="009104A7" w:rsidRDefault="009104A7" w:rsidP="009104A7">
      <w:pPr>
        <w:pStyle w:val="NoSpacing"/>
        <w:rPr>
          <w:rFonts w:cs="Times New Roman"/>
          <w:szCs w:val="24"/>
        </w:rPr>
      </w:pPr>
    </w:p>
    <w:p w14:paraId="4B9412EB" w14:textId="77777777" w:rsidR="009104A7" w:rsidRDefault="009104A7" w:rsidP="009104A7">
      <w:pPr>
        <w:pStyle w:val="NoSpacing"/>
        <w:rPr>
          <w:rFonts w:cs="Times New Roman"/>
          <w:szCs w:val="24"/>
        </w:rPr>
      </w:pPr>
    </w:p>
    <w:p w14:paraId="0AA69D89" w14:textId="77777777" w:rsidR="009104A7" w:rsidRDefault="009104A7" w:rsidP="009104A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May1412</w:t>
      </w:r>
      <w:r>
        <w:rPr>
          <w:rFonts w:cs="Times New Roman"/>
          <w:szCs w:val="24"/>
        </w:rPr>
        <w:tab/>
        <w:t xml:space="preserve">They granted lands in </w:t>
      </w:r>
      <w:proofErr w:type="spellStart"/>
      <w:r>
        <w:rPr>
          <w:rFonts w:cs="Times New Roman"/>
          <w:szCs w:val="24"/>
        </w:rPr>
        <w:t>Catsfield</w:t>
      </w:r>
      <w:proofErr w:type="spellEnd"/>
      <w:r>
        <w:rPr>
          <w:rFonts w:cs="Times New Roman"/>
          <w:szCs w:val="24"/>
        </w:rPr>
        <w:t xml:space="preserve"> to Robert.    (ibid.)</w:t>
      </w:r>
    </w:p>
    <w:p w14:paraId="34F65448" w14:textId="77777777" w:rsidR="009104A7" w:rsidRDefault="009104A7" w:rsidP="009104A7">
      <w:pPr>
        <w:pStyle w:val="NoSpacing"/>
        <w:rPr>
          <w:rFonts w:cs="Times New Roman"/>
          <w:szCs w:val="24"/>
        </w:rPr>
      </w:pPr>
    </w:p>
    <w:p w14:paraId="690C1AE1" w14:textId="77777777" w:rsidR="009104A7" w:rsidRDefault="009104A7" w:rsidP="009104A7">
      <w:pPr>
        <w:pStyle w:val="NoSpacing"/>
        <w:rPr>
          <w:rFonts w:cs="Times New Roman"/>
          <w:szCs w:val="24"/>
        </w:rPr>
      </w:pPr>
    </w:p>
    <w:p w14:paraId="107029F2" w14:textId="77777777" w:rsidR="009104A7" w:rsidRDefault="009104A7" w:rsidP="009104A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November 2023</w:t>
      </w:r>
    </w:p>
    <w:p w14:paraId="2C3F7A2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87CA60" w14:textId="77777777" w:rsidR="009104A7" w:rsidRDefault="009104A7" w:rsidP="009139A6">
      <w:r>
        <w:separator/>
      </w:r>
    </w:p>
  </w:endnote>
  <w:endnote w:type="continuationSeparator" w:id="0">
    <w:p w14:paraId="0BBFCC9E" w14:textId="77777777" w:rsidR="009104A7" w:rsidRDefault="009104A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39B6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7DA8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610A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D49D0" w14:textId="77777777" w:rsidR="009104A7" w:rsidRDefault="009104A7" w:rsidP="009139A6">
      <w:r>
        <w:separator/>
      </w:r>
    </w:p>
  </w:footnote>
  <w:footnote w:type="continuationSeparator" w:id="0">
    <w:p w14:paraId="4F774A25" w14:textId="77777777" w:rsidR="009104A7" w:rsidRDefault="009104A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C521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1D96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8389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04A7"/>
    <w:rsid w:val="000666E0"/>
    <w:rsid w:val="002510B7"/>
    <w:rsid w:val="005C130B"/>
    <w:rsid w:val="00826F5C"/>
    <w:rsid w:val="009104A7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0EC387"/>
  <w15:chartTrackingRefBased/>
  <w15:docId w15:val="{2E16CE92-297A-4015-959D-83C13598E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2023-11-15T20:52:00Z</dcterms:created>
  <dcterms:modified xsi:type="dcterms:W3CDTF">2023-11-15T20:52:00Z</dcterms:modified>
</cp:coreProperties>
</file>